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04CBFE" w14:textId="1DDED1F5" w:rsidR="00733FA9" w:rsidRDefault="00B92155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Gilbert WYKE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fl.1440)</w:t>
      </w:r>
    </w:p>
    <w:p w14:paraId="0829747B" w14:textId="2676052F" w:rsidR="00B92155" w:rsidRDefault="00B92155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</w:rPr>
        <w:t>Stourton</w:t>
      </w:r>
      <w:proofErr w:type="spellEnd"/>
      <w:r>
        <w:rPr>
          <w:rFonts w:ascii="Times New Roman" w:hAnsi="Times New Roman" w:cs="Times New Roman"/>
          <w:sz w:val="24"/>
          <w:szCs w:val="24"/>
        </w:rPr>
        <w:t>, Wiltshire.</w:t>
      </w:r>
    </w:p>
    <w:p w14:paraId="18B1B611" w14:textId="74A2636B" w:rsidR="00B92155" w:rsidRDefault="00B92155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4CCF762" w14:textId="163B39A7" w:rsidR="00B92155" w:rsidRDefault="00B92155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91F8758" w14:textId="571E5616" w:rsidR="00B92155" w:rsidRDefault="00B92155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1440</w:t>
      </w:r>
      <w:r>
        <w:rPr>
          <w:rFonts w:ascii="Times New Roman" w:hAnsi="Times New Roman" w:cs="Times New Roman"/>
          <w:sz w:val="24"/>
          <w:szCs w:val="24"/>
        </w:rPr>
        <w:tab/>
        <w:t xml:space="preserve">Nicholas Upton(q.v.), Richard </w:t>
      </w:r>
      <w:proofErr w:type="spellStart"/>
      <w:r>
        <w:rPr>
          <w:rFonts w:ascii="Times New Roman" w:hAnsi="Times New Roman" w:cs="Times New Roman"/>
          <w:sz w:val="24"/>
          <w:szCs w:val="24"/>
        </w:rPr>
        <w:t>Alrede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(q.v.) and 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Husey</w:t>
      </w:r>
      <w:proofErr w:type="spellEnd"/>
      <w:r>
        <w:rPr>
          <w:rFonts w:ascii="Times New Roman" w:hAnsi="Times New Roman" w:cs="Times New Roman"/>
          <w:sz w:val="24"/>
          <w:szCs w:val="24"/>
        </w:rPr>
        <w:t>(q.v.), as the executors</w:t>
      </w:r>
    </w:p>
    <w:p w14:paraId="41D97DD5" w14:textId="4824AD5E" w:rsidR="00B92155" w:rsidRDefault="00B92155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of Thomas </w:t>
      </w:r>
      <w:proofErr w:type="spellStart"/>
      <w:r>
        <w:rPr>
          <w:rFonts w:ascii="Times New Roman" w:hAnsi="Times New Roman" w:cs="Times New Roman"/>
          <w:sz w:val="24"/>
          <w:szCs w:val="24"/>
        </w:rPr>
        <w:t>Montacute</w:t>
      </w:r>
      <w:proofErr w:type="spellEnd"/>
      <w:r>
        <w:rPr>
          <w:rFonts w:ascii="Times New Roman" w:hAnsi="Times New Roman" w:cs="Times New Roman"/>
          <w:sz w:val="24"/>
          <w:szCs w:val="24"/>
        </w:rPr>
        <w:t>, Earl of Salisbury(q.v.), brought a plaint of debt against</w:t>
      </w:r>
    </w:p>
    <w:p w14:paraId="421BDA99" w14:textId="156963EF" w:rsidR="00B92155" w:rsidRDefault="00B92155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him.</w:t>
      </w:r>
    </w:p>
    <w:p w14:paraId="03ED1325" w14:textId="77777777" w:rsidR="00B92155" w:rsidRPr="00733FA9" w:rsidRDefault="00B92155" w:rsidP="00B9215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733FA9">
        <w:rPr>
          <w:rFonts w:ascii="Times New Roman" w:hAnsi="Times New Roman" w:cs="Times New Roman"/>
          <w:sz w:val="24"/>
          <w:szCs w:val="24"/>
        </w:rPr>
        <w:t xml:space="preserve">( </w:t>
      </w:r>
      <w:hyperlink r:id="rId6" w:history="1">
        <w:r w:rsidRPr="00733FA9">
          <w:rPr>
            <w:rStyle w:val="Hyperlink"/>
            <w:rFonts w:ascii="Times New Roman" w:hAnsi="Times New Roman" w:cs="Times New Roman"/>
            <w:sz w:val="24"/>
            <w:szCs w:val="24"/>
          </w:rPr>
          <w:t>http://aalt.law.uh.edu/Indices/CP40Indices/CP40no717/CP40no717Pl.htm</w:t>
        </w:r>
      </w:hyperlink>
      <w:r w:rsidRPr="00733FA9">
        <w:rPr>
          <w:rFonts w:ascii="Times New Roman" w:hAnsi="Times New Roman" w:cs="Times New Roman"/>
          <w:sz w:val="24"/>
          <w:szCs w:val="24"/>
        </w:rPr>
        <w:t xml:space="preserve"> )</w:t>
      </w:r>
    </w:p>
    <w:p w14:paraId="39042791" w14:textId="77777777" w:rsidR="00B92155" w:rsidRPr="00733FA9" w:rsidRDefault="00B92155" w:rsidP="00B9215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F6EB732" w14:textId="77777777" w:rsidR="00B92155" w:rsidRPr="00733FA9" w:rsidRDefault="00B92155" w:rsidP="00B9215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576EAFC" w14:textId="77777777" w:rsidR="00B92155" w:rsidRDefault="00B92155" w:rsidP="00B92155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733FA9">
        <w:rPr>
          <w:rFonts w:ascii="Times New Roman" w:hAnsi="Times New Roman" w:cs="Times New Roman"/>
          <w:sz w:val="24"/>
          <w:szCs w:val="24"/>
        </w:rPr>
        <w:t>12 January 2022</w:t>
      </w:r>
    </w:p>
    <w:p w14:paraId="072B960E" w14:textId="3E2175BA" w:rsidR="00B92155" w:rsidRPr="00B92155" w:rsidRDefault="00B92155" w:rsidP="009139A6">
      <w:pPr>
        <w:pStyle w:val="NoSpacing"/>
      </w:pPr>
    </w:p>
    <w:p w14:paraId="4DAA181B" w14:textId="77777777" w:rsidR="00733FA9" w:rsidRPr="00733FA9" w:rsidRDefault="00733FA9" w:rsidP="009139A6">
      <w:pPr>
        <w:pStyle w:val="NoSpacing"/>
        <w:rPr>
          <w:rFonts w:ascii="Times New Roman" w:hAnsi="Times New Roman" w:cs="Times New Roman"/>
          <w:sz w:val="24"/>
          <w:szCs w:val="24"/>
          <w:u w:val="single"/>
        </w:rPr>
      </w:pPr>
    </w:p>
    <w:sectPr w:rsidR="00733FA9" w:rsidRPr="00733FA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2FFCF9" w14:textId="77777777" w:rsidR="00733FA9" w:rsidRDefault="00733FA9" w:rsidP="009139A6">
      <w:r>
        <w:separator/>
      </w:r>
    </w:p>
  </w:endnote>
  <w:endnote w:type="continuationSeparator" w:id="0">
    <w:p w14:paraId="77377178" w14:textId="77777777" w:rsidR="00733FA9" w:rsidRDefault="00733FA9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084FA6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338204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D31D4D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64E6C8" w14:textId="77777777" w:rsidR="00733FA9" w:rsidRDefault="00733FA9" w:rsidP="009139A6">
      <w:r>
        <w:separator/>
      </w:r>
    </w:p>
  </w:footnote>
  <w:footnote w:type="continuationSeparator" w:id="0">
    <w:p w14:paraId="1B42756A" w14:textId="77777777" w:rsidR="00733FA9" w:rsidRDefault="00733FA9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C8AA19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3DDA39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FA89AB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3FA9"/>
    <w:rsid w:val="000666E0"/>
    <w:rsid w:val="002510B7"/>
    <w:rsid w:val="005C130B"/>
    <w:rsid w:val="00733FA9"/>
    <w:rsid w:val="00826F5C"/>
    <w:rsid w:val="00832897"/>
    <w:rsid w:val="009139A6"/>
    <w:rsid w:val="009448BB"/>
    <w:rsid w:val="00A3176C"/>
    <w:rsid w:val="00AE65F8"/>
    <w:rsid w:val="00B92155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B46B4B"/>
  <w15:chartTrackingRefBased/>
  <w15:docId w15:val="{F3DAF708-9BD0-4D01-8BD2-225E1A0A6F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rsid w:val="00733FA9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717/CP40no717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13</TotalTime>
  <Pages>1</Pages>
  <Words>61</Words>
  <Characters>350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2022-01-12T19:16:00Z</dcterms:created>
  <dcterms:modified xsi:type="dcterms:W3CDTF">2022-01-12T19:30:00Z</dcterms:modified>
</cp:coreProperties>
</file>